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1F6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黑体" w:hAnsi="黑体" w:eastAsia="黑体" w:cs="黑体"/>
          <w:b/>
          <w:bCs w:val="0"/>
          <w:sz w:val="44"/>
          <w:szCs w:val="44"/>
          <w:u w:val="none"/>
          <w:lang w:eastAsia="zh-CN"/>
        </w:rPr>
      </w:pPr>
      <w:r>
        <w:rPr>
          <w:rFonts w:hint="eastAsia" w:ascii="黑体" w:hAnsi="黑体" w:eastAsia="黑体" w:cs="黑体"/>
          <w:b/>
          <w:bCs w:val="0"/>
          <w:sz w:val="44"/>
          <w:szCs w:val="44"/>
          <w:u w:val="none"/>
          <w:lang w:eastAsia="zh-CN"/>
        </w:rPr>
        <w:t>平顶山无界电子商务有限公司</w:t>
      </w:r>
    </w:p>
    <w:p w14:paraId="397B02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黑体" w:hAnsi="黑体" w:eastAsia="黑体" w:cs="黑体"/>
          <w:b/>
          <w:bCs w:val="0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 w:val="0"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 w:val="0"/>
          <w:sz w:val="44"/>
          <w:szCs w:val="44"/>
          <w:lang w:eastAsia="zh-CN"/>
        </w:rPr>
        <w:t>需求信息表</w:t>
      </w:r>
    </w:p>
    <w:p w14:paraId="2AE62B15">
      <w:pPr>
        <w:spacing w:line="600" w:lineRule="exact"/>
        <w:rPr>
          <w:rFonts w:hint="eastAsia" w:ascii="仿宋_GB2312" w:hAnsi="仿宋_GB2312" w:eastAsia="仿宋_GB2312" w:cs="仿宋_GB2312"/>
          <w:b/>
          <w:sz w:val="28"/>
          <w:szCs w:val="28"/>
          <w:u w:val="none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u w:val="none"/>
        </w:rPr>
        <w:t>单位名称：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u w:val="none"/>
          <w:lang w:eastAsia="zh-CN"/>
        </w:rPr>
        <w:t>平顶山无界电子商务有限公司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u w:val="none"/>
        </w:rPr>
        <w:t xml:space="preserve"> </w:t>
      </w:r>
    </w:p>
    <w:p w14:paraId="1F1D34A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仿宋_GB2312" w:hAnsi="仿宋_GB2312" w:eastAsia="仿宋_GB2312" w:cs="仿宋_GB2312"/>
          <w:sz w:val="28"/>
          <w:szCs w:val="28"/>
          <w:u w:val="none"/>
          <w:lang w:val="en-US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u w:val="none"/>
        </w:rPr>
        <w:t>基本情况：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u w:val="non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u w:val="none"/>
          <w:lang w:eastAsia="zh-CN"/>
        </w:rPr>
        <w:t>我公司位于新城区育英路北段，是一家经营数字技术研发包括小程序、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u w:val="none"/>
          <w:lang w:val="en-US" w:eastAsia="zh-CN"/>
        </w:rPr>
        <w:t>APP、网页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u w:val="none"/>
          <w:lang w:eastAsia="zh-CN"/>
        </w:rPr>
        <w:t>的服务、新型人才培养、大数据、云计算、企业孵化、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u w:val="none"/>
          <w:lang w:val="en-US" w:eastAsia="zh-CN"/>
        </w:rPr>
        <w:t xml:space="preserve"> 企业运营孵化、企业数据产业高质量发展及数据标注、语音采集等于一体的新生态企业.</w:t>
      </w:r>
    </w:p>
    <w:p w14:paraId="379C725E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u w:val="none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u w:val="none"/>
        </w:rPr>
        <w:t>单位性质：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eastAsia="zh-CN"/>
        </w:rPr>
        <w:t>私企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 xml:space="preserve"> </w:t>
      </w:r>
    </w:p>
    <w:p w14:paraId="56FCFA7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u w:val="none"/>
        </w:rPr>
        <w:t>所属行业：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eastAsia="zh-CN"/>
        </w:rPr>
        <w:t>数字行业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 xml:space="preserve"> </w:t>
      </w:r>
    </w:p>
    <w:p w14:paraId="0839355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u w:val="none"/>
        </w:rPr>
        <w:t>联系人：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eastAsia="zh-CN"/>
        </w:rPr>
        <w:t>丁老师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 xml:space="preserve">  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 xml:space="preserve">    </w:t>
      </w:r>
    </w:p>
    <w:p w14:paraId="5D3C1C5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u w:val="none"/>
        </w:rPr>
        <w:t xml:space="preserve">联系电话：  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u w:val="none"/>
          <w:lang w:val="en-US" w:eastAsia="zh-CN"/>
        </w:rPr>
        <w:t>19283753433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u w:val="none"/>
        </w:rPr>
        <w:t xml:space="preserve">  </w:t>
      </w:r>
      <w:r>
        <w:rPr>
          <w:rFonts w:hint="eastAsia" w:ascii="仿宋_GB2312" w:hAnsi="仿宋_GB2312" w:eastAsia="仿宋_GB2312" w:cs="仿宋_GB2312"/>
          <w:b/>
          <w:sz w:val="28"/>
          <w:szCs w:val="28"/>
          <w:u w:val="none"/>
          <w:lang w:val="en-US" w:eastAsia="zh-CN"/>
        </w:rPr>
        <w:t xml:space="preserve"> </w:t>
      </w:r>
    </w:p>
    <w:p w14:paraId="75503E8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u w:val="none"/>
          <w:lang w:val="en-US" w:eastAsia="zh-CN"/>
        </w:rPr>
        <w:t xml:space="preserve">邮箱： 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u w:val="none"/>
          <w:lang w:val="en-US" w:eastAsia="zh-CN"/>
        </w:rPr>
        <w:t xml:space="preserve">774516017@qq.com </w:t>
      </w:r>
      <w:r>
        <w:rPr>
          <w:rFonts w:hint="eastAsia" w:ascii="仿宋_GB2312" w:hAnsi="仿宋_GB2312" w:eastAsia="仿宋_GB2312" w:cs="仿宋_GB2312"/>
          <w:b/>
          <w:sz w:val="28"/>
          <w:szCs w:val="28"/>
          <w:u w:val="none"/>
          <w:lang w:val="en-US" w:eastAsia="zh-CN"/>
        </w:rPr>
        <w:t xml:space="preserve">                 </w:t>
      </w:r>
    </w:p>
    <w:p w14:paraId="4931BBD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sz w:val="28"/>
          <w:szCs w:val="28"/>
          <w:u w:val="none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u w:val="none"/>
        </w:rPr>
        <w:t>岗位/人数/岗位条件：</w:t>
      </w:r>
    </w:p>
    <w:p w14:paraId="4548FA6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u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eastAsia="zh-CN"/>
        </w:rPr>
        <w:t>数据标注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 xml:space="preserve"> 人、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eastAsia="zh-CN"/>
        </w:rPr>
        <w:t>岗位要求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 xml:space="preserve">条件：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eastAsia="zh-CN"/>
        </w:rPr>
        <w:t>简单会电脑操作、会沟通即可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eastAsia="zh-CN"/>
        </w:rPr>
        <w:t>，会说普通话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>；</w:t>
      </w:r>
    </w:p>
    <w:p w14:paraId="70A2297B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u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>2、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eastAsia="zh-CN"/>
        </w:rPr>
        <w:t>招商经理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>人、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eastAsia="zh-CN"/>
        </w:rPr>
        <w:t>岗位要求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 xml:space="preserve">条件：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eastAsia="zh-CN"/>
        </w:rPr>
        <w:t>良好沟通及运营能力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>；</w:t>
      </w:r>
    </w:p>
    <w:p w14:paraId="2B6B275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u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>3、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eastAsia="zh-CN"/>
        </w:rPr>
        <w:t>直播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 xml:space="preserve"> 人、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eastAsia="zh-CN"/>
        </w:rPr>
        <w:t>岗位要求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 xml:space="preserve">条件：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eastAsia="zh-CN"/>
        </w:rPr>
        <w:t>有相关直播经验（包括招聘直播、产品直播、知识直播）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>；</w:t>
      </w:r>
    </w:p>
    <w:p w14:paraId="72CB6AC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sz w:val="28"/>
          <w:szCs w:val="28"/>
          <w:u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eastAsia="zh-CN"/>
        </w:rPr>
        <w:t>市场运营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 xml:space="preserve"> 人、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eastAsia="zh-CN"/>
        </w:rPr>
        <w:t>岗位要求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>条件：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敢与市场打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eastAsia="zh-CN"/>
        </w:rPr>
        <w:t>交道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eastAsia="zh-CN"/>
        </w:rPr>
        <w:t>、有创新思维、不怕失败潜质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 xml:space="preserve"> ；</w:t>
      </w:r>
    </w:p>
    <w:p w14:paraId="5CFABD92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u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eastAsia="zh-CN"/>
        </w:rPr>
        <w:t>企业数据官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 xml:space="preserve"> 人、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eastAsia="zh-CN"/>
        </w:rPr>
        <w:t>岗位要求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>条件：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eastAsia="zh-CN"/>
        </w:rPr>
        <w:t>对企业数据运营开发管理价值有一定认知，此岗位对自己的未来有具大潜力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 xml:space="preserve">              ；</w:t>
      </w:r>
    </w:p>
    <w:p w14:paraId="152A5C5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sz w:val="28"/>
          <w:szCs w:val="28"/>
          <w:u w:val="none"/>
          <w:lang w:eastAsia="zh-CN"/>
        </w:rPr>
      </w:pPr>
    </w:p>
    <w:p w14:paraId="075D406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u w:val="none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u w:val="none"/>
          <w:lang w:eastAsia="zh-CN"/>
        </w:rPr>
        <w:t>薪</w:t>
      </w:r>
      <w:r>
        <w:rPr>
          <w:rFonts w:hint="eastAsia" w:ascii="仿宋_GB2312" w:hAnsi="仿宋_GB2312" w:eastAsia="仿宋_GB2312" w:cs="仿宋_GB2312"/>
          <w:b/>
          <w:sz w:val="28"/>
          <w:szCs w:val="28"/>
          <w:u w:val="none"/>
        </w:rPr>
        <w:t>资待遇：</w:t>
      </w:r>
      <w:r>
        <w:rPr>
          <w:rFonts w:hint="eastAsia" w:ascii="仿宋_GB2312" w:hAnsi="仿宋_GB2312" w:eastAsia="仿宋_GB2312" w:cs="仿宋_GB2312"/>
          <w:b/>
          <w:sz w:val="28"/>
          <w:szCs w:val="28"/>
          <w:u w:val="none"/>
          <w:lang w:val="en-US" w:eastAsia="zh-CN"/>
        </w:rPr>
        <w:t>25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sz w:val="28"/>
          <w:szCs w:val="28"/>
          <w:u w:val="none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b/>
          <w:sz w:val="28"/>
          <w:szCs w:val="28"/>
          <w:u w:val="none"/>
        </w:rPr>
        <w:t xml:space="preserve"> </w:t>
      </w:r>
      <w:r>
        <w:rPr>
          <w:rFonts w:hint="eastAsia" w:ascii="仿宋_GB2312" w:hAnsi="仿宋_GB2312" w:eastAsia="仿宋_GB2312" w:cs="仿宋_GB2312"/>
          <w:b/>
          <w:sz w:val="28"/>
          <w:szCs w:val="28"/>
          <w:u w:val="none"/>
          <w:lang w:val="en-US" w:eastAsia="zh-CN"/>
        </w:rPr>
        <w:t>-10000</w:t>
      </w:r>
      <w:r>
        <w:rPr>
          <w:rFonts w:hint="eastAsia" w:ascii="仿宋_GB2312" w:hAnsi="仿宋_GB2312" w:eastAsia="仿宋_GB2312" w:cs="仿宋_GB2312"/>
          <w:b/>
          <w:sz w:val="28"/>
          <w:szCs w:val="28"/>
          <w:u w:val="non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>元/月（或：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10-20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>万元/年）</w:t>
      </w:r>
    </w:p>
    <w:p w14:paraId="4558E99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u w:val="none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u w:val="none"/>
        </w:rPr>
        <w:t>相关福利：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eastAsia="zh-CN"/>
        </w:rPr>
        <w:t>薪资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 xml:space="preserve">+提成+分红+数据资产激励+社保+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 xml:space="preserve">                                             </w:t>
      </w:r>
    </w:p>
    <w:p w14:paraId="0047F22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u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/>
          <w:lang w:eastAsia="zh-CN"/>
        </w:rPr>
        <w:t>月休四天，午餐、宿舍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 xml:space="preserve">                                                      </w:t>
      </w:r>
    </w:p>
    <w:p w14:paraId="360948D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sz w:val="28"/>
          <w:szCs w:val="28"/>
          <w:u w:val="none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u w:val="none"/>
        </w:rPr>
        <w:t xml:space="preserve">工作地点：   </w:t>
      </w:r>
      <w:r>
        <w:rPr>
          <w:rFonts w:hint="eastAsia" w:ascii="仿宋_GB2312" w:hAnsi="仿宋_GB2312" w:eastAsia="仿宋_GB2312" w:cs="仿宋_GB2312"/>
          <w:b/>
          <w:sz w:val="28"/>
          <w:szCs w:val="28"/>
          <w:u w:val="none"/>
          <w:lang w:eastAsia="zh-CN"/>
        </w:rPr>
        <w:t>平顶山新城区育英路北段产业园北四楼</w:t>
      </w:r>
      <w:r>
        <w:rPr>
          <w:rFonts w:hint="eastAsia" w:ascii="仿宋_GB2312" w:hAnsi="仿宋_GB2312" w:eastAsia="仿宋_GB2312" w:cs="仿宋_GB2312"/>
          <w:b/>
          <w:sz w:val="28"/>
          <w:szCs w:val="28"/>
          <w:u w:val="none"/>
        </w:rPr>
        <w:t xml:space="preserve">                                              </w:t>
      </w:r>
    </w:p>
    <w:p w14:paraId="149C113A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I3ZGI5NzQzYjNkNzk0YjBlYjYyNzU5MTIyOGM4MDEifQ=="/>
  </w:docVars>
  <w:rsids>
    <w:rsidRoot w:val="4F421746"/>
    <w:rsid w:val="04C735CF"/>
    <w:rsid w:val="18DE1229"/>
    <w:rsid w:val="19F73A90"/>
    <w:rsid w:val="21681610"/>
    <w:rsid w:val="26E848A3"/>
    <w:rsid w:val="2BD25917"/>
    <w:rsid w:val="320F470F"/>
    <w:rsid w:val="3B9A1C8B"/>
    <w:rsid w:val="408574D7"/>
    <w:rsid w:val="434D53A5"/>
    <w:rsid w:val="4F421746"/>
    <w:rsid w:val="537C75C9"/>
    <w:rsid w:val="58DB6CD4"/>
    <w:rsid w:val="5E7B6072"/>
    <w:rsid w:val="67137642"/>
    <w:rsid w:val="694C29AA"/>
    <w:rsid w:val="6D066BB0"/>
    <w:rsid w:val="6D535020"/>
    <w:rsid w:val="ABDFBA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greatwall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469</Words>
  <Characters>512</Characters>
  <Lines>0</Lines>
  <Paragraphs>0</Paragraphs>
  <TotalTime>0</TotalTime>
  <ScaleCrop>false</ScaleCrop>
  <LinksUpToDate>false</LinksUpToDate>
  <CharactersWithSpaces>1084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2018-09-18T13:30:00Z</dcterms:created>
  <dc:creator>Administrator</dc:creator>
  <cp:lastModifiedBy>greatwall</cp:lastModifiedBy>
  <cp:lastPrinted>2025-09-28T11:13:00Z</cp:lastPrinted>
  <dcterms:modified xsi:type="dcterms:W3CDTF">2026-02-03T09:09:28Z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1C74A65B07AB4D6F8CD6E897DF0155D8_13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